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311A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3334F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0EC7DB81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43446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4585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311A2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0EC7DB81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43446">
                                <w:rPr>
                                  <w:rStyle w:val="Style2"/>
                                </w:rPr>
                                <w:t>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45855">
                                <w:rPr>
                                  <w:rStyle w:val="Style2"/>
                                </w:rPr>
                                <w:t>1</w:t>
                              </w:r>
                              <w:r w:rsidR="00311A2C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311A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3334F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311A2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3334F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334F3">
                        <w:fldChar w:fldCharType="begin"/>
                      </w:r>
                      <w:r w:rsidR="003334F3">
                        <w:instrText xml:space="preserve"> NUMPAGES   \* MERGEFORMAT </w:instrText>
                      </w:r>
                      <w:r w:rsidR="003334F3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334F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2B6E3340" w:rsidR="0037246F" w:rsidRDefault="009D1F8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3DB0E775" w:rsidR="0037246F" w:rsidRDefault="009D1F8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46AC38BD" w:rsidR="0037246F" w:rsidRDefault="009D1F8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58097E34" w:rsidR="0037246F" w:rsidRDefault="009D1F8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521FDD00" w14:textId="77777777" w:rsidTr="00A24343">
        <w:trPr>
          <w:trHeight w:val="477"/>
          <w:jc w:val="center"/>
        </w:trPr>
        <w:tc>
          <w:tcPr>
            <w:tcW w:w="849" w:type="dxa"/>
          </w:tcPr>
          <w:p w14:paraId="23187F34" w14:textId="7F3B7F08" w:rsidR="009D1F89" w:rsidRDefault="009D1F8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584" w:type="dxa"/>
          </w:tcPr>
          <w:p w14:paraId="7DD4A8E5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26047D2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B037C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599E9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22709D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EB21D6E" w14:textId="77777777" w:rsidR="009D1F89" w:rsidRDefault="009D1F89" w:rsidP="00BB657B">
            <w:pPr>
              <w:spacing w:after="0" w:line="240" w:lineRule="auto"/>
            </w:pPr>
          </w:p>
        </w:tc>
      </w:tr>
      <w:tr w:rsidR="009D1F89" w14:paraId="7BC50949" w14:textId="77777777" w:rsidTr="00A24343">
        <w:trPr>
          <w:trHeight w:val="477"/>
          <w:jc w:val="center"/>
        </w:trPr>
        <w:tc>
          <w:tcPr>
            <w:tcW w:w="849" w:type="dxa"/>
          </w:tcPr>
          <w:p w14:paraId="78E3CC97" w14:textId="2885568F" w:rsidR="009D1F89" w:rsidRDefault="009D1F8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584" w:type="dxa"/>
          </w:tcPr>
          <w:p w14:paraId="562CA8C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A542D3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A577D0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6484E1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4A97EF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8B390C0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1E568125" w:rsidR="0037246F" w:rsidRDefault="009D1F8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16AAA4E9" w14:textId="77777777" w:rsidTr="00A24343">
        <w:trPr>
          <w:trHeight w:val="477"/>
          <w:jc w:val="center"/>
        </w:trPr>
        <w:tc>
          <w:tcPr>
            <w:tcW w:w="849" w:type="dxa"/>
          </w:tcPr>
          <w:p w14:paraId="6510944F" w14:textId="2B853532" w:rsidR="009D1F89" w:rsidRDefault="009D1F8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584" w:type="dxa"/>
          </w:tcPr>
          <w:p w14:paraId="481681B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7B8D0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DEBBFB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3DE75F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610A4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D5304C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19427" w14:textId="77777777" w:rsidR="003D0517" w:rsidRDefault="003D0517" w:rsidP="001007E7">
      <w:pPr>
        <w:spacing w:after="0" w:line="240" w:lineRule="auto"/>
      </w:pPr>
      <w:r>
        <w:separator/>
      </w:r>
    </w:p>
  </w:endnote>
  <w:endnote w:type="continuationSeparator" w:id="0">
    <w:p w14:paraId="663F76E5" w14:textId="77777777" w:rsidR="003D0517" w:rsidRDefault="003D051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E2E5A" w14:textId="77777777" w:rsidR="003D0517" w:rsidRDefault="003D0517" w:rsidP="001007E7">
      <w:pPr>
        <w:spacing w:after="0" w:line="240" w:lineRule="auto"/>
      </w:pPr>
      <w:r>
        <w:separator/>
      </w:r>
    </w:p>
  </w:footnote>
  <w:footnote w:type="continuationSeparator" w:id="0">
    <w:p w14:paraId="2C21D5A1" w14:textId="77777777" w:rsidR="003D0517" w:rsidRDefault="003D0517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15EFA"/>
    <w:rsid w:val="00120F8E"/>
    <w:rsid w:val="00123B8D"/>
    <w:rsid w:val="00134561"/>
    <w:rsid w:val="00145855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1A2C"/>
    <w:rsid w:val="00314023"/>
    <w:rsid w:val="0031441A"/>
    <w:rsid w:val="003334F3"/>
    <w:rsid w:val="00351DE8"/>
    <w:rsid w:val="003574EF"/>
    <w:rsid w:val="00361C5D"/>
    <w:rsid w:val="0037246F"/>
    <w:rsid w:val="003A4539"/>
    <w:rsid w:val="003B29C3"/>
    <w:rsid w:val="003B38E0"/>
    <w:rsid w:val="003D0517"/>
    <w:rsid w:val="00403697"/>
    <w:rsid w:val="0042490F"/>
    <w:rsid w:val="0043794A"/>
    <w:rsid w:val="00466B9C"/>
    <w:rsid w:val="004767CC"/>
    <w:rsid w:val="0049643D"/>
    <w:rsid w:val="004C4743"/>
    <w:rsid w:val="004E4F9F"/>
    <w:rsid w:val="00535962"/>
    <w:rsid w:val="00550CED"/>
    <w:rsid w:val="005B442B"/>
    <w:rsid w:val="005D0D63"/>
    <w:rsid w:val="00611A07"/>
    <w:rsid w:val="0062592A"/>
    <w:rsid w:val="00640F04"/>
    <w:rsid w:val="006506D0"/>
    <w:rsid w:val="00651E48"/>
    <w:rsid w:val="006709BC"/>
    <w:rsid w:val="006F0863"/>
    <w:rsid w:val="00713ACF"/>
    <w:rsid w:val="00735D7B"/>
    <w:rsid w:val="00780880"/>
    <w:rsid w:val="007B4164"/>
    <w:rsid w:val="007B6F6F"/>
    <w:rsid w:val="00810515"/>
    <w:rsid w:val="0082255C"/>
    <w:rsid w:val="0083342F"/>
    <w:rsid w:val="00843446"/>
    <w:rsid w:val="00854B4F"/>
    <w:rsid w:val="00867D18"/>
    <w:rsid w:val="008764E2"/>
    <w:rsid w:val="008B3AE5"/>
    <w:rsid w:val="008D1576"/>
    <w:rsid w:val="008F5E51"/>
    <w:rsid w:val="009002B4"/>
    <w:rsid w:val="00957FDA"/>
    <w:rsid w:val="00963E1B"/>
    <w:rsid w:val="009773D3"/>
    <w:rsid w:val="009A2AEC"/>
    <w:rsid w:val="009B0931"/>
    <w:rsid w:val="009C2D45"/>
    <w:rsid w:val="009D1F89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156A4"/>
    <w:rsid w:val="00C44620"/>
    <w:rsid w:val="00C53A94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75A3C"/>
    <w:rsid w:val="00E96D05"/>
    <w:rsid w:val="00EA7406"/>
    <w:rsid w:val="00EB128A"/>
    <w:rsid w:val="00EC1AB4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22</cp:revision>
  <cp:lastPrinted>2011-03-04T18:27:00Z</cp:lastPrinted>
  <dcterms:created xsi:type="dcterms:W3CDTF">2023-05-24T15:05:00Z</dcterms:created>
  <dcterms:modified xsi:type="dcterms:W3CDTF">2024-12-16T19:48:00Z</dcterms:modified>
</cp:coreProperties>
</file>